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Приложение №4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к договору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№____ от «__» ______20___ года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hd w:val="clear" w:color="auto" w:fill="FFFFFF"/>
        <w:spacing w:before="100" w:beforeAutospacing="1" w:after="100" w:afterAutospacing="1" w:line="270" w:lineRule="atLeast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99463259"/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Заверение о добросовестности </w:t>
      </w:r>
      <w:sdt>
        <w:sdtPr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id w:val="1703753849"/>
          <w:placeholder>
            <w:docPart w:val="1434AE0F9F0B470B897E4C01C2EB0E9D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Перевозчика</w:t>
          </w:r>
        </w:sdtContent>
      </w:sdt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налогоплательщика и соблюдении  положений законодательства о налогах и сборах</w:t>
      </w:r>
    </w:p>
    <w:bookmarkEnd w:id="0"/>
    <w:p w:rsidR="00B877B3" w:rsidRPr="00B877B3" w:rsidRDefault="00B877B3" w:rsidP="00B877B3">
      <w:pPr>
        <w:shd w:val="clear" w:color="auto" w:fill="FFFFFF"/>
        <w:spacing w:before="100" w:beforeAutospacing="1" w:after="100" w:afterAutospacing="1" w:line="270" w:lineRule="atLeas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numPr>
          <w:ilvl w:val="0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34105353"/>
          <w:placeholder>
            <w:docPart w:val="8EDFD69EF8644CC183860A55C17C4C1B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1893228559"/>
              <w:placeholder>
                <w:docPart w:val="DBE0AC365C3E4415AED2B8A4F18C6C87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 xml:space="preserve">Перевозчик, 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подписывая настоящее Приложение,   в соответствии со статьей 431.2 Гражданского кодекса Российской Федерации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 достоверность следующих обстоятельств, включая, но не ограничиваясь: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составление и предоставление контролирующим органам достоверной бухгалтерской и налоговой отчетности, основанной на принципах:</w:t>
      </w:r>
    </w:p>
    <w:p w:rsidR="00B877B3" w:rsidRPr="00B877B3" w:rsidRDefault="00B877B3" w:rsidP="00B877B3">
      <w:pPr>
        <w:numPr>
          <w:ilvl w:val="0"/>
          <w:numId w:val="3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Недопущения искажения фактов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 налогоплательщика</w:t>
      </w:r>
    </w:p>
    <w:p w:rsidR="00B877B3" w:rsidRPr="00B877B3" w:rsidRDefault="00B877B3" w:rsidP="00B877B3">
      <w:pPr>
        <w:numPr>
          <w:ilvl w:val="0"/>
          <w:numId w:val="3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Недопущения совершения сделок (операций), основной целью которых являются неуплата (неполная уплата) и (или) зачет (возврат) суммы налога</w:t>
      </w:r>
    </w:p>
    <w:p w:rsidR="00B877B3" w:rsidRPr="00B877B3" w:rsidRDefault="00B877B3" w:rsidP="00B877B3">
      <w:pPr>
        <w:numPr>
          <w:ilvl w:val="0"/>
          <w:numId w:val="3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сделок (совершения операций), обязательства по которым исполняются лицом, являющимся стороной договора, заключенного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707247627"/>
          <w:placeholder>
            <w:docPart w:val="DCAE4D300ED74096B243441211A4F51E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Перевозчиком</w:t>
          </w:r>
        </w:sdtContent>
      </w:sdt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налогоплательщиком, и (или) лицом, которому обязательство по исполнению сделки (операции) передано по договору или закону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исчисление и уплату налоговых платежей;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должной осмотрительности при выборе контрагентов;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Недопущение фиктивного документооборота при отсутствии реальных хозяйственных отношений;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по Договору исполняются/будут исполняться непосредственно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Перевозчиком/ </w:t>
      </w:r>
      <w:r w:rsidRPr="00B877B3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(выбрать нужное)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лицом, которому исполнение обязательств передано по договору или в силу закона;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заключения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412005407"/>
          <w:placeholder>
            <w:docPart w:val="677407B66077404F92D3C5EAF9F5BBD9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Перевозчиком Договора</w:t>
          </w:r>
          <w:r w:rsidRPr="00B877B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и исполнения обязательств по Договору не является неуплата (неполная уплата) или зачет (возврат) суммы налога;</w:t>
          </w:r>
        </w:sdtContent>
      </w:sdt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 какие-либо ограничения полномочий у лиц, подписавших Договор со стороны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Перевозчика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и (или) внутренними нормативными документами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Перевозчика.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подлежащие подписанию со стороны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Перевозчика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исполнения обязательств по Договору (счета-фактуры, товарные накладные и любые иные финансовые и/или первичные документы) собственноручно или с применением усиленной квалифицированной электронной подписи подписываются уполномоченными лицами;</w:t>
      </w:r>
    </w:p>
    <w:p w:rsidR="00B877B3" w:rsidRPr="00B877B3" w:rsidRDefault="00B877B3" w:rsidP="00B877B3">
      <w:pPr>
        <w:numPr>
          <w:ilvl w:val="0"/>
          <w:numId w:val="1"/>
        </w:numPr>
        <w:shd w:val="clear" w:color="auto" w:fill="FFFFFF"/>
        <w:spacing w:after="0" w:line="270" w:lineRule="atLeast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481274871"/>
          <w:placeholder>
            <w:docPart w:val="6101214DDC7E411FAC8C957101C9217E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Перевозчик</w:t>
          </w:r>
        </w:sdtContent>
      </w:sdt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контрагенты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Перевозчика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являются лицами, взаимозависимыми, аффилированными с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работниками), юридически, экономически и иным образом подконтрольными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работникам) и лицами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входящими с </w:t>
      </w:r>
      <w:r w:rsidRPr="00B877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Заказчиком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работниками) в одну группу лиц, и не имеют конфликта интересов с </w:t>
      </w:r>
      <w:r w:rsidRPr="00B877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Заказчиком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работниками), </w:t>
      </w:r>
      <w:r w:rsidRPr="00B877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работники) не имеют возможности влиять, 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 влияют и не будут влиять на условия и результат экономической деятельности </w:t>
      </w:r>
      <w:r w:rsidRPr="00B87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Перевозчика</w:t>
      </w:r>
      <w:r w:rsidRPr="00B8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7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контрагентов, манипулировать условиями, сроками и порядком осуществления расчетов по сделкам (операциям), искусственно создавать условия для использования налоговых преференций.</w:t>
      </w:r>
    </w:p>
    <w:p w:rsidR="00B877B3" w:rsidRPr="00B877B3" w:rsidRDefault="00B877B3" w:rsidP="00B877B3">
      <w:pPr>
        <w:numPr>
          <w:ilvl w:val="0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34004457"/>
          <w:placeholder>
            <w:docPart w:val="34C0B98F71324D659C8DF8C317C3349E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678191726"/>
              <w:placeholder>
                <w:docPart w:val="C1A1F3AD4B564D78AF29F5243624E65B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обязуется предпринять все необходимые действия для соблюдения предоставляемых в п.1 заверений в период всего срока действия Договора.</w:t>
      </w:r>
    </w:p>
    <w:p w:rsidR="00B877B3" w:rsidRPr="00B877B3" w:rsidRDefault="00B877B3" w:rsidP="00B877B3">
      <w:pPr>
        <w:numPr>
          <w:ilvl w:val="0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Стороны подтверждают, что целью заключения между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739436604"/>
          <w:placeholder>
            <w:docPart w:val="3D7842280F7E4731B9DCFB0A2D47DBE3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b/>
              <w:sz w:val="24"/>
              <w:szCs w:val="24"/>
              <w:lang w:eastAsia="ru-RU"/>
            </w:rPr>
            <w:t>Заказчиком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692219495"/>
          <w:placeholder>
            <w:docPart w:val="E1E3CD663BB34320A5E1B869A0044C7B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59770458"/>
              <w:placeholder>
                <w:docPart w:val="354609F1F36C4DE080D9BC264FC6B246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Перевозчиком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Договора и Приложений/Дополнительных соглашений к нему, являющихся неотъемлемой его частью, является обеспечение хозяйственной, коммерческой деятельности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579179721"/>
          <w:placeholder>
            <w:docPart w:val="008BCB3277D046879227CD32790A8979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b/>
              <w:sz w:val="24"/>
              <w:szCs w:val="24"/>
              <w:lang w:eastAsia="ru-RU"/>
            </w:rPr>
            <w:t>Заказчика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.</w:t>
      </w:r>
    </w:p>
    <w:p w:rsidR="00B877B3" w:rsidRPr="00B877B3" w:rsidRDefault="00B877B3" w:rsidP="00B877B3">
      <w:pPr>
        <w:spacing w:after="0" w:line="276" w:lineRule="auto"/>
        <w:ind w:firstLine="357"/>
        <w:contextualSpacing/>
        <w:jc w:val="both"/>
        <w:rPr>
          <w:rFonts w:ascii="Times New Roman" w:eastAsia="PMingLiU" w:hAnsi="Times New Roman" w:cs="Times New Roman"/>
          <w:i/>
          <w:sz w:val="24"/>
          <w:szCs w:val="24"/>
          <w:u w:val="single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contextualSpacing/>
        <w:jc w:val="both"/>
        <w:rPr>
          <w:rFonts w:ascii="Times New Roman" w:eastAsia="PMingLiU" w:hAnsi="Times New Roman" w:cs="Times New Roman"/>
          <w:i/>
          <w:sz w:val="24"/>
          <w:szCs w:val="24"/>
          <w:u w:val="single"/>
          <w:lang w:eastAsia="ru-RU"/>
        </w:rPr>
      </w:pPr>
      <w:r w:rsidRPr="00B877B3">
        <w:rPr>
          <w:rFonts w:ascii="Times New Roman" w:eastAsia="PMingLiU" w:hAnsi="Times New Roman" w:cs="Times New Roman"/>
          <w:i/>
          <w:sz w:val="24"/>
          <w:szCs w:val="24"/>
          <w:u w:val="single"/>
          <w:lang w:eastAsia="ru-RU"/>
        </w:rPr>
        <w:t>Подтверждение статуса добросовестного налогоплательщика</w:t>
      </w:r>
    </w:p>
    <w:p w:rsidR="00B877B3" w:rsidRPr="00B877B3" w:rsidRDefault="00B877B3" w:rsidP="00B877B3">
      <w:pPr>
        <w:spacing w:after="0" w:line="276" w:lineRule="auto"/>
        <w:ind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numPr>
          <w:ilvl w:val="0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 целях соблюдения требований действующего Налогового законодательства РФ, в соответствии с пп.2 п.2 ст.54.1 Налогового Кодекса РФ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331566831"/>
          <w:placeholder>
            <w:docPart w:val="B00944FC371544C4B33D595C8437E95C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511263671"/>
              <w:placeholder>
                <w:docPart w:val="64408C0CB6BA4EEEAFCB0C64B359438A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обязуется:</w:t>
      </w:r>
    </w:p>
    <w:p w:rsidR="00B877B3" w:rsidRPr="00B877B3" w:rsidRDefault="00B877B3" w:rsidP="00B877B3">
      <w:pPr>
        <w:numPr>
          <w:ilvl w:val="1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формате, согласованном Сторонами в Приложении № А к настоящему Приложению. </w:t>
      </w:r>
    </w:p>
    <w:p w:rsidR="00B877B3" w:rsidRPr="00B877B3" w:rsidRDefault="00B877B3" w:rsidP="00B877B3">
      <w:pPr>
        <w:numPr>
          <w:ilvl w:val="1"/>
          <w:numId w:val="2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bookmarkStart w:id="1" w:name="_GoBack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 случае привлечения для исполнения обязательств по Договору иных третьих лиц, при общей стоимости таких обязательств от 10% стоимости Договора и выше по каждому из привлекаемых третьих лиц, предоставлять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2079276702"/>
          <w:placeholder>
            <w:docPart w:val="DF683D02B75544C2B442D9B06BEFA361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b/>
              <w:sz w:val="24"/>
              <w:szCs w:val="24"/>
              <w:lang w:eastAsia="ru-RU"/>
            </w:rPr>
            <w:t>Заказчику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информацию о них с указанием:</w:t>
      </w:r>
    </w:p>
    <w:bookmarkEnd w:id="1"/>
    <w:p w:rsidR="00B877B3" w:rsidRPr="00B877B3" w:rsidRDefault="00B877B3" w:rsidP="00B877B3">
      <w:pPr>
        <w:numPr>
          <w:ilvl w:val="0"/>
          <w:numId w:val="5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наименования и ИНН привлеченного юридического лица/индивидуального предпринимателя,</w:t>
      </w:r>
    </w:p>
    <w:p w:rsidR="00B877B3" w:rsidRPr="00B877B3" w:rsidRDefault="00B877B3" w:rsidP="00B877B3">
      <w:pPr>
        <w:numPr>
          <w:ilvl w:val="0"/>
          <w:numId w:val="5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наименования, даты и номера договора, заключенного </w:t>
      </w:r>
      <w:proofErr w:type="gramStart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между  </w:t>
      </w:r>
      <w:r w:rsidRPr="00B877B3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Перевозчиком</w:t>
      </w:r>
      <w:proofErr w:type="gramEnd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 привлеченным им юридическим лицом/индивидуальным предпринимателем,</w:t>
      </w:r>
    </w:p>
    <w:p w:rsidR="00B877B3" w:rsidRPr="00B877B3" w:rsidRDefault="00B877B3" w:rsidP="00B877B3">
      <w:pPr>
        <w:numPr>
          <w:ilvl w:val="0"/>
          <w:numId w:val="5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информацию о проверке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493261547"/>
          <w:placeholder>
            <w:docPart w:val="462721B7E40A40249EFBCEA12D63E499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b/>
              <w:sz w:val="24"/>
              <w:szCs w:val="24"/>
              <w:lang w:eastAsia="ru-RU"/>
            </w:rPr>
            <w:t>Перевозчиком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наличия трудовых и материальных ресурсов у привлекаемых третьих лиц для выполнения обязательств по заключаемому Договору.</w:t>
      </w:r>
    </w:p>
    <w:p w:rsidR="00B877B3" w:rsidRPr="00B877B3" w:rsidRDefault="00B877B3" w:rsidP="00B877B3">
      <w:pPr>
        <w:spacing w:after="0" w:line="276" w:lineRule="auto"/>
        <w:ind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Информация, перечисленная в пункте 4.2 настоящего Приложения, может быть предоставлена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57898190"/>
          <w:placeholder>
            <w:docPart w:val="6E58776845E84FEE9D0F5E0740F62ACF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552689639"/>
              <w:placeholder>
                <w:docPart w:val="CE639F2685AC473E9800C3FFB3C926F8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Перевозчиком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B877B3" w:rsidRPr="00B877B3" w:rsidRDefault="00B877B3" w:rsidP="00B877B3">
      <w:pPr>
        <w:numPr>
          <w:ilvl w:val="0"/>
          <w:numId w:val="4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путем заполнения пункта 14 таблицы Формы, указанной в Приложении № А к настоящему Приложению  одновременно с подписанием Договора, в случае если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286234822"/>
          <w:placeholder>
            <w:docPart w:val="C881A0B4504742D1BEC0BFBE1A6968E0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1059971537"/>
              <w:placeholder>
                <w:docPart w:val="D5A97ADAB3DC45F68F2C330AD274CA77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на момент его подписания располагает необходимой информацией, либо</w:t>
      </w:r>
    </w:p>
    <w:p w:rsidR="00B877B3" w:rsidRPr="00B877B3" w:rsidRDefault="00B877B3" w:rsidP="00B877B3">
      <w:pPr>
        <w:numPr>
          <w:ilvl w:val="0"/>
          <w:numId w:val="4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путем заполнения Приложения по форме, приведенной в Приложении № Б к настоящему Приложению в момент подписания каждого из Дополнительных соглашений к Договору в случае, если конкретные условия взаимодействия Сторон согласовываются в указанных документах, либо</w:t>
      </w:r>
    </w:p>
    <w:p w:rsidR="00B877B3" w:rsidRPr="00B877B3" w:rsidRDefault="00B877B3" w:rsidP="00B877B3">
      <w:pPr>
        <w:numPr>
          <w:ilvl w:val="0"/>
          <w:numId w:val="4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путем непосредственного указания информации о фактическом </w:t>
      </w:r>
      <w:proofErr w:type="spellStart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субисполнителе</w:t>
      </w:r>
      <w:proofErr w:type="spellEnd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обладающим необходимыми ресурсами для исполнения обязательств, в Договоре/Дополнительных соглашениях/Приложениях к Договору. </w:t>
      </w:r>
    </w:p>
    <w:p w:rsidR="00B877B3" w:rsidRPr="00B877B3" w:rsidRDefault="00B877B3" w:rsidP="00B877B3">
      <w:pPr>
        <w:spacing w:after="0" w:line="276" w:lineRule="auto"/>
        <w:ind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877B3" w:rsidRPr="00B877B3" w:rsidTr="001E36C4"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Перевозчик: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877B3" w:rsidRPr="00B877B3" w:rsidRDefault="00B877B3" w:rsidP="00B877B3">
      <w:pPr>
        <w:tabs>
          <w:tab w:val="center" w:pos="4677"/>
          <w:tab w:val="right" w:pos="9355"/>
        </w:tabs>
        <w:spacing w:after="0" w:line="240" w:lineRule="auto"/>
        <w:ind w:firstLine="357"/>
        <w:jc w:val="right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lastRenderedPageBreak/>
        <w:t xml:space="preserve">Приложение № А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к приложению № 4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к Договору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№____ от «__» ______20__ года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ФОРМА ПОДТВЕРЖДЕНИЯ ИНФОРМАЦИИ О НАЛИЧИИ РЕСУРСОВ ДЛЯ ИСПОЛНЕНИЯ ОБЯЗАТЕЛЬСТВ ПО ДОГОВОРУ (далее – «Форма»)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Предоставляя информацию в рамках настоящего Приложения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339199696"/>
          <w:placeholder>
            <w:docPart w:val="6085CF09FC3B4D99ACE0D177D23E9D81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1069619834"/>
              <w:placeholder>
                <w:docPart w:val="B925BB9091E64CB583C11DC587749B37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уведомляет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57099244"/>
          <w:placeholder>
            <w:docPart w:val="6DFA05098BDB439B89007BAA596126D8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985159978"/>
              <w:placeholder>
                <w:docPart w:val="ED6A043C8AEE438F84EAADDA1FB241E5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Заказчика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 следующих обстоятельствах исполнения обязательств по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239909441"/>
          <w:placeholder>
            <w:docPart w:val="2570A46FBD014E8D865600A80CDD0995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sz w:val="24"/>
              <w:szCs w:val="24"/>
              <w:lang w:eastAsia="ru-RU"/>
            </w:rPr>
            <w:t>Договору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подтверждающих факт исполнения указанных обязательств силами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2093464098"/>
          <w:placeholder>
            <w:docPart w:val="2570A46FBD014E8D865600A80CDD0995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109819050"/>
              <w:placeholder>
                <w:docPart w:val="F40237B02BB84939B7408B36D9D1C7A9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Перевозчика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как Стороны Договора, либо лицом, которому обязательство по исполнению обязательств по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921913416"/>
          <w:placeholder>
            <w:docPart w:val="2570A46FBD014E8D865600A80CDD0995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sz w:val="24"/>
              <w:szCs w:val="24"/>
              <w:lang w:eastAsia="ru-RU"/>
            </w:rPr>
            <w:t>Договору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передано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210491029"/>
          <w:placeholder>
            <w:docPart w:val="B95EACDB92064A30BBD98C4D0308FBE4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181485456"/>
              <w:placeholder>
                <w:docPart w:val="5E666DF52E9A408AB0B679BF8CC3E645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Перевозчиком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 соответствующему Договору в рамках действующего законодательства.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1245"/>
        <w:gridCol w:w="4882"/>
        <w:gridCol w:w="3507"/>
      </w:tblGrid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53358025"/>
                <w:placeholder>
                  <w:docPart w:val="C894227152324E24A4979DEE96F79643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-823741002"/>
                    <w:placeholder>
                      <w:docPart w:val="531E106C87624C039D6B53B1637606AC"/>
                    </w:placeholder>
                    <w:docPartList>
                      <w:docPartGallery w:val="Quick Parts"/>
                    </w:docPartList>
                  </w:sdtPr>
                  <w:sdtContent>
                    <w:r w:rsidRPr="00B877B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Перевозчика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12627209"/>
                <w:placeholder>
                  <w:docPart w:val="6E1B164257184E63A8100B8054CACF1A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991766532"/>
                    <w:placeholder>
                      <w:docPart w:val="6B70582B56A844BEAB215709F706A34D"/>
                    </w:placeholder>
                    <w:docPartList>
                      <w:docPartGallery w:val="Quick Parts"/>
                    </w:docPartList>
                  </w:sdtPr>
                  <w:sdtContent>
                    <w:r w:rsidRPr="00B877B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Перевозчика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на дату заполнения Формы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обособленных подразделений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Предмет договора (тип услуг/работ)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складских помещений (собственные/арендованные с указанием наименование и ИНН Хранителя/Складского оператора, если применимо)*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 (указать количество и тип (легковые/грузовые)*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Договору*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недвижимого имущества в собственности (адрес)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производственных мощностей (адрес, тип)*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1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иных собственных ресурсов, необходимых для исполнения обязательств по договору, не указанных в </w:t>
            </w:r>
            <w:r w:rsidRPr="00B87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пунктах выше предоставить следующую информацию:</w:t>
            </w:r>
          </w:p>
          <w:p w:rsidR="00B877B3" w:rsidRPr="00B877B3" w:rsidRDefault="00B877B3" w:rsidP="00B877B3">
            <w:pPr>
              <w:numPr>
                <w:ilvl w:val="0"/>
                <w:numId w:val="6"/>
              </w:numPr>
              <w:ind w:left="0" w:firstLine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Вид обязательств, исполняемых третьей стороной</w:t>
            </w:r>
          </w:p>
          <w:p w:rsidR="00B877B3" w:rsidRPr="00B877B3" w:rsidRDefault="00B877B3" w:rsidP="00B877B3">
            <w:pPr>
              <w:numPr>
                <w:ilvl w:val="0"/>
                <w:numId w:val="6"/>
              </w:numPr>
              <w:ind w:left="0" w:firstLine="3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368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*Данные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</w:t>
      </w:r>
    </w:p>
    <w:p w:rsidR="00B877B3" w:rsidRPr="00B877B3" w:rsidRDefault="00B877B3" w:rsidP="00B877B3">
      <w:pPr>
        <w:numPr>
          <w:ilvl w:val="0"/>
          <w:numId w:val="7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Подписывая настоящую Форму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276945566"/>
          <w:placeholder>
            <w:docPart w:val="61B7B2320C664EC6BAF2AF5012918F73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562257640"/>
              <w:placeholder>
                <w:docPart w:val="2A5994E1F7F948F79637EAD1351C3D20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подтверждает, что в случае привлечения им для исполнения обязательств по Договору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894806157"/>
          <w:placeholder>
            <w:docPart w:val="F13D9B3E18A2486D93B4948C4611FD23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b/>
              <w:sz w:val="24"/>
              <w:szCs w:val="24"/>
              <w:lang w:eastAsia="ru-RU"/>
            </w:rPr>
            <w:t>Заказчика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Форма согласована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877B3" w:rsidRPr="00B877B3" w:rsidTr="001E36C4"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Перевозчик: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br w:type="page"/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lastRenderedPageBreak/>
        <w:t xml:space="preserve">Приложение №Б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к приложению №4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к договору 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№____ от «__» ______20__ года</w:t>
      </w:r>
    </w:p>
    <w:p w:rsidR="00B877B3" w:rsidRPr="00B877B3" w:rsidRDefault="00B877B3" w:rsidP="00B877B3">
      <w:pPr>
        <w:spacing w:after="0" w:line="276" w:lineRule="auto"/>
        <w:ind w:firstLine="357"/>
        <w:jc w:val="right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ФОРМА ПРЕДОСТАВЛЕНИЯ ИНФОРМАЦИИ О ПРИВЛЕКАЕМЫХ РЕСУРСАХ ДЛЯ ИСПОЛНЕНИЯ ОБЯЗАТЕЛЬСТВ ПО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263132457"/>
          <w:placeholder>
            <w:docPart w:val="49D91FBC0BCC408EA5D0887B8B12F3DF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sz w:val="24"/>
              <w:szCs w:val="24"/>
              <w:lang w:eastAsia="ru-RU"/>
            </w:rPr>
            <w:t>ДОПОЛНИТЕЛЬНОМУ СОГЛАШЕНИЮ/ ДОГОВОРУ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(далее – «Форма»)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Предоставляя информацию в рамках настоящего Приложения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295025623"/>
          <w:placeholder>
            <w:docPart w:val="4CA9B4249E13467185255A97FC6C6131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937042564"/>
              <w:placeholder>
                <w:docPart w:val="5498560A6C6946D99678B6564CC101E7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уведомляет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736744885"/>
          <w:placeholder>
            <w:docPart w:val="980CD5EF5AD7490A8FDA37264759F7E9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48582985"/>
              <w:placeholder>
                <w:docPart w:val="F63618AD2B644934B70B09AA6D06896D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Заказчика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 следующих привлекаемых ресурсах для исполнения  обязательств по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91682061"/>
          <w:placeholder>
            <w:docPart w:val="49D91FBC0BCC408EA5D0887B8B12F3DF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sz w:val="24"/>
              <w:szCs w:val="24"/>
              <w:lang w:eastAsia="ru-RU"/>
            </w:rPr>
            <w:t>Приложению/Дополнительному соглашению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к Договору №__ от _____ г.:</w:t>
      </w:r>
    </w:p>
    <w:tbl>
      <w:tblPr>
        <w:tblStyle w:val="1"/>
        <w:tblW w:w="9686" w:type="dxa"/>
        <w:tblLook w:val="04A0" w:firstRow="1" w:lastRow="0" w:firstColumn="1" w:lastColumn="0" w:noHBand="0" w:noVBand="1"/>
      </w:tblPr>
      <w:tblGrid>
        <w:gridCol w:w="1245"/>
        <w:gridCol w:w="5106"/>
        <w:gridCol w:w="3335"/>
      </w:tblGrid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5203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51482842"/>
                <w:placeholder>
                  <w:docPart w:val="62389F2C9E8E49419382F5F433B867EE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1544561694"/>
                    <w:placeholder>
                      <w:docPart w:val="EA235BCDB5334BDBBA960557B58761CD"/>
                    </w:placeholder>
                    <w:docPartList>
                      <w:docPartGallery w:val="Quick Parts"/>
                    </w:docPartList>
                  </w:sdtPr>
                  <w:sdtContent>
                    <w:r w:rsidRPr="00B877B3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Перевозчика</w:t>
                    </w:r>
                  </w:sdtContent>
                </w:sdt>
              </w:sdtContent>
            </w:sdt>
          </w:p>
        </w:tc>
        <w:tc>
          <w:tcPr>
            <w:tcW w:w="359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B877B3" w:rsidRPr="00B877B3" w:rsidTr="001E36C4">
        <w:tc>
          <w:tcPr>
            <w:tcW w:w="888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3" w:type="dxa"/>
          </w:tcPr>
          <w:p w:rsidR="00B877B3" w:rsidRPr="00B877B3" w:rsidRDefault="00B877B3" w:rsidP="00B877B3">
            <w:pPr>
              <w:numPr>
                <w:ilvl w:val="0"/>
                <w:numId w:val="6"/>
              </w:numPr>
              <w:ind w:left="0" w:firstLine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Вид обязательств, исполняемых третьей стороной</w:t>
            </w:r>
          </w:p>
          <w:p w:rsidR="00B877B3" w:rsidRPr="00B877B3" w:rsidRDefault="00B877B3" w:rsidP="00B877B3">
            <w:pPr>
              <w:numPr>
                <w:ilvl w:val="0"/>
                <w:numId w:val="6"/>
              </w:numPr>
              <w:ind w:left="0" w:firstLine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Договору/Приложению/Дополнительному соглашению исполняются третьей стороной</w:t>
            </w:r>
          </w:p>
        </w:tc>
        <w:tc>
          <w:tcPr>
            <w:tcW w:w="3595" w:type="dxa"/>
          </w:tcPr>
          <w:p w:rsidR="00B877B3" w:rsidRPr="00B877B3" w:rsidRDefault="00B877B3" w:rsidP="00B877B3">
            <w:pPr>
              <w:ind w:left="0" w:firstLine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7B3" w:rsidRPr="00B877B3" w:rsidRDefault="00B877B3" w:rsidP="00B877B3">
      <w:pPr>
        <w:numPr>
          <w:ilvl w:val="0"/>
          <w:numId w:val="7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Подписывая настоящую Форму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325939219"/>
          <w:placeholder>
            <w:docPart w:val="768C0808954E4A268784E41765B00745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1050731163"/>
              <w:placeholder>
                <w:docPart w:val="EB83D428658B4456BFB525E50AB30B17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  <w:r w:rsidRPr="00B877B3" w:rsidDel="00CE67E8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 xml:space="preserve"> 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обязуется: по требованию Заказчика предоставить документы, подтверждающие должную осмотрительность при выборе </w:t>
      </w:r>
      <w:proofErr w:type="spellStart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; предоставить достоверную информацию о привлекаемом персонале </w:t>
      </w:r>
      <w:proofErr w:type="spellStart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для включения в заявку о получении пропуска </w:t>
      </w:r>
    </w:p>
    <w:p w:rsidR="00B877B3" w:rsidRPr="00B877B3" w:rsidRDefault="00B877B3" w:rsidP="00B877B3">
      <w:pPr>
        <w:numPr>
          <w:ilvl w:val="0"/>
          <w:numId w:val="7"/>
        </w:numPr>
        <w:spacing w:after="0" w:line="240" w:lineRule="auto"/>
        <w:ind w:left="0" w:firstLine="357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Подписывая настоящую Форму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706210711"/>
          <w:placeholder>
            <w:docPart w:val="1D3CF35EA7174CC4BA14224554EB4DAE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2126655567"/>
              <w:placeholder>
                <w:docPart w:val="4C5043FCA2D043FB871AF5CD051EF914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>Перевозчик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подтверждает, что в случае привлечения им для исполнения обязательств по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1502235720"/>
          <w:placeholder>
            <w:docPart w:val="49D91FBC0BCC408EA5D0887B8B12F3DF"/>
          </w:placeholder>
          <w:docPartList>
            <w:docPartGallery w:val="Quick Parts"/>
          </w:docPartList>
        </w:sdtPr>
        <w:sdtContent>
          <w:r w:rsidRPr="00B877B3">
            <w:rPr>
              <w:rFonts w:ascii="Times New Roman" w:eastAsia="PMingLiU" w:hAnsi="Times New Roman" w:cs="Times New Roman"/>
              <w:sz w:val="24"/>
              <w:szCs w:val="24"/>
              <w:lang w:eastAsia="ru-RU"/>
            </w:rPr>
            <w:t>Приложению/Дополнительному соглашению/Договору</w:t>
          </w:r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814299001"/>
          <w:placeholder>
            <w:docPart w:val="D7EB38970BBC46CDAA2250C640596627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243097621"/>
              <w:placeholder>
                <w:docPart w:val="F9B58DA9EEA043138C3B2314B7FAB3C8"/>
              </w:placeholder>
              <w:docPartList>
                <w:docPartGallery w:val="Quick Parts"/>
              </w:docPartList>
            </w:sdtPr>
            <w:sdtContent>
              <w:sdt>
                <w:sdtPr>
                  <w:rPr>
                    <w:rFonts w:ascii="Times New Roman" w:eastAsia="PMingLiU" w:hAnsi="Times New Roman" w:cs="Times New Roman"/>
                    <w:sz w:val="24"/>
                    <w:szCs w:val="24"/>
                    <w:lang w:eastAsia="ru-RU"/>
                  </w:rPr>
                  <w:id w:val="751090380"/>
                  <w:placeholder>
                    <w:docPart w:val="ABF80D7D3DFD4F7996F654B3A35A7DEF"/>
                  </w:placeholder>
                  <w:docPartList>
                    <w:docPartGallery w:val="Quick Parts"/>
                  </w:docPartList>
                </w:sdtPr>
                <w:sdtContent>
                  <w:sdt>
                    <w:sdtPr>
                      <w:rPr>
                        <w:rFonts w:ascii="Times New Roman" w:eastAsia="PMingLiU" w:hAnsi="Times New Roman" w:cs="Times New Roman"/>
                        <w:sz w:val="24"/>
                        <w:szCs w:val="24"/>
                        <w:lang w:eastAsia="ru-RU"/>
                      </w:rPr>
                      <w:id w:val="2082027518"/>
                      <w:placeholder>
                        <w:docPart w:val="DAAD6CDE58894C60B8E06A9D5E2A64B0"/>
                      </w:placeholder>
                      <w:docPartList>
                        <w:docPartGallery w:val="Quick Parts"/>
                      </w:docPartList>
                    </w:sdtPr>
                    <w:sdtContent>
                      <w:r w:rsidRPr="00B877B3"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Заказчика</w:t>
                      </w:r>
                    </w:sdtContent>
                  </w:sdt>
                </w:sdtContent>
              </w:sdt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 случае несоблюдения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-1955168462"/>
          <w:placeholder>
            <w:docPart w:val="C726F5D9640147D29ADE12066FA35E3A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228893433"/>
              <w:placeholder>
                <w:docPart w:val="1726BAE90E764C8681F6ACF7D9BD923F"/>
              </w:placeholder>
              <w:docPartList>
                <w:docPartGallery w:val="Quick Parts"/>
              </w:docPartList>
            </w:sdtPr>
            <w:sdtContent>
              <w:r w:rsidRPr="00B877B3">
                <w:rPr>
                  <w:rFonts w:ascii="Times New Roman" w:eastAsia="PMingLiU" w:hAnsi="Times New Roman" w:cs="Times New Roman"/>
                  <w:b/>
                  <w:sz w:val="24"/>
                  <w:szCs w:val="24"/>
                  <w:lang w:eastAsia="ru-RU"/>
                </w:rPr>
                <w:t xml:space="preserve">Перевозчиком </w:t>
              </w:r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обязательств по предоставлению информации о третьих лицах </w:t>
      </w:r>
      <w:sdt>
        <w:sdtPr>
          <w:rPr>
            <w:rFonts w:ascii="Times New Roman" w:eastAsia="PMingLiU" w:hAnsi="Times New Roman" w:cs="Times New Roman"/>
            <w:sz w:val="24"/>
            <w:szCs w:val="24"/>
            <w:lang w:eastAsia="ru-RU"/>
          </w:rPr>
          <w:id w:val="580563689"/>
          <w:placeholder>
            <w:docPart w:val="0397E263A4524B45B6D1147824ED5EFF"/>
          </w:placeholder>
          <w:docPartList>
            <w:docPartGallery w:val="Quick Parts"/>
          </w:docPartList>
        </w:sdtPr>
        <w:sdtContent>
          <w:sdt>
            <w:sdt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id w:val="-1497412346"/>
              <w:placeholder>
                <w:docPart w:val="328DA41E8CB4415FBCCD6A1EBE11FCCC"/>
              </w:placeholder>
              <w:docPartList>
                <w:docPartGallery w:val="Quick Parts"/>
              </w:docPartList>
            </w:sdtPr>
            <w:sdtContent>
              <w:sdt>
                <w:sdtPr>
                  <w:rPr>
                    <w:rFonts w:ascii="Times New Roman" w:eastAsia="PMingLiU" w:hAnsi="Times New Roman" w:cs="Times New Roman"/>
                    <w:sz w:val="24"/>
                    <w:szCs w:val="24"/>
                    <w:lang w:eastAsia="ru-RU"/>
                  </w:rPr>
                  <w:id w:val="1167054591"/>
                  <w:placeholder>
                    <w:docPart w:val="8A8A140A9A69459285DDC767EB1025D6"/>
                  </w:placeholder>
                  <w:docPartList>
                    <w:docPartGallery w:val="Quick Parts"/>
                  </w:docPartList>
                </w:sdtPr>
                <w:sdtContent>
                  <w:r w:rsidRPr="00B877B3">
                    <w:rPr>
                      <w:rFonts w:ascii="Times New Roman" w:eastAsia="PMingLiU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Заказчик </w:t>
                  </w:r>
                </w:sdtContent>
              </w:sdt>
            </w:sdtContent>
          </w:sdt>
        </w:sdtContent>
      </w:sdt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имеет право в одностороннем внесудебном порядке отказаться от исполнения Договора.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ab/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B877B3">
        <w:rPr>
          <w:rFonts w:ascii="Times New Roman" w:eastAsia="PMingLiU" w:hAnsi="Times New Roman" w:cs="Times New Roman"/>
          <w:sz w:val="24"/>
          <w:szCs w:val="24"/>
          <w:lang w:eastAsia="ru-RU"/>
        </w:rPr>
        <w:t>Форма согласована:</w:t>
      </w: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877B3" w:rsidRPr="00B877B3" w:rsidTr="001E36C4"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21" w:type="dxa"/>
          </w:tcPr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b/>
                <w:sz w:val="24"/>
                <w:szCs w:val="24"/>
              </w:rPr>
              <w:t>Перевозчик: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87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/_______________/   </w:t>
            </w:r>
          </w:p>
          <w:p w:rsidR="00B877B3" w:rsidRPr="00B877B3" w:rsidRDefault="00B877B3" w:rsidP="00B877B3">
            <w:pPr>
              <w:spacing w:line="240" w:lineRule="exact"/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877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877B3" w:rsidRPr="00B877B3" w:rsidRDefault="00B877B3" w:rsidP="00B877B3">
      <w:pPr>
        <w:spacing w:after="0" w:line="276" w:lineRule="auto"/>
        <w:ind w:firstLine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877B3" w:rsidRPr="00B877B3" w:rsidRDefault="00B877B3" w:rsidP="00B877B3">
      <w:pPr>
        <w:autoSpaceDE w:val="0"/>
        <w:autoSpaceDN w:val="0"/>
        <w:adjustRightInd w:val="0"/>
        <w:spacing w:after="0" w:line="240" w:lineRule="auto"/>
        <w:ind w:right="-1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D8A" w:rsidRDefault="00B877B3" w:rsidP="00B877B3">
      <w:pPr>
        <w:ind w:firstLine="357"/>
      </w:pPr>
    </w:p>
    <w:sectPr w:rsidR="00EB2D8A" w:rsidSect="00B877B3">
      <w:headerReference w:type="default" r:id="rId7"/>
      <w:footerReference w:type="default" r:id="rId8"/>
      <w:pgSz w:w="11906" w:h="16838"/>
      <w:pgMar w:top="1134" w:right="850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7B3" w:rsidRDefault="00B877B3" w:rsidP="00B877B3">
      <w:pPr>
        <w:spacing w:after="0" w:line="240" w:lineRule="auto"/>
      </w:pPr>
      <w:r>
        <w:separator/>
      </w:r>
    </w:p>
  </w:endnote>
  <w:endnote w:type="continuationSeparator" w:id="0">
    <w:p w:rsidR="00B877B3" w:rsidRDefault="00B877B3" w:rsidP="00B8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3" w:rsidRPr="00B877B3" w:rsidRDefault="00B877B3" w:rsidP="00B877B3">
    <w:pPr>
      <w:tabs>
        <w:tab w:val="center" w:pos="4677"/>
        <w:tab w:val="right" w:pos="9355"/>
      </w:tabs>
      <w:spacing w:after="0" w:line="240" w:lineRule="auto"/>
      <w:ind w:left="788" w:hanging="431"/>
      <w:jc w:val="both"/>
      <w:rPr>
        <w:rFonts w:ascii="Times New Roman" w:eastAsia="PMingLiU" w:hAnsi="Times New Roman" w:cs="Times New Roman"/>
        <w:i/>
        <w:color w:val="FF0000"/>
        <w:sz w:val="20"/>
        <w:szCs w:val="20"/>
        <w:lang w:eastAsia="ru-RU"/>
      </w:rPr>
    </w:pPr>
    <w:r w:rsidRPr="00B877B3">
      <w:rPr>
        <w:rFonts w:ascii="Times New Roman" w:eastAsia="PMingLiU" w:hAnsi="Times New Roman" w:cs="Times New Roman"/>
        <w:i/>
        <w:color w:val="FF0000"/>
        <w:sz w:val="20"/>
        <w:szCs w:val="20"/>
        <w:lang w:eastAsia="ru-RU"/>
      </w:rPr>
      <w:t xml:space="preserve">Для договоров, подписываемых УКЭП в колонтитул добавляется: </w:t>
    </w:r>
  </w:p>
  <w:p w:rsidR="00B877B3" w:rsidRPr="00B877B3" w:rsidRDefault="00B877B3" w:rsidP="00B877B3">
    <w:pPr>
      <w:tabs>
        <w:tab w:val="center" w:pos="4677"/>
        <w:tab w:val="right" w:pos="9355"/>
      </w:tabs>
      <w:spacing w:after="0" w:line="240" w:lineRule="auto"/>
      <w:ind w:left="788" w:hanging="431"/>
      <w:jc w:val="both"/>
      <w:rPr>
        <w:rFonts w:ascii="Times New Roman" w:eastAsia="PMingLiU" w:hAnsi="Times New Roman" w:cs="Times New Roman"/>
        <w:lang w:eastAsia="ru-RU"/>
      </w:rPr>
    </w:pPr>
    <w:proofErr w:type="gramStart"/>
    <w:r w:rsidRPr="00B877B3">
      <w:rPr>
        <w:rFonts w:ascii="Times New Roman" w:eastAsia="PMingLiU" w:hAnsi="Times New Roman" w:cs="Times New Roman"/>
        <w:sz w:val="20"/>
        <w:szCs w:val="20"/>
        <w:lang w:eastAsia="ru-RU"/>
      </w:rPr>
      <w:t>« Подписано</w:t>
    </w:r>
    <w:proofErr w:type="gramEnd"/>
    <w:r w:rsidRPr="00B877B3">
      <w:rPr>
        <w:rFonts w:ascii="Times New Roman" w:eastAsia="PMingLiU" w:hAnsi="Times New Roman" w:cs="Times New Roman"/>
        <w:sz w:val="20"/>
        <w:szCs w:val="20"/>
        <w:lang w:eastAsia="ru-RU"/>
      </w:rPr>
      <w:t xml:space="preserve"> УКЭП 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7B3" w:rsidRDefault="00B877B3" w:rsidP="00B877B3">
      <w:pPr>
        <w:spacing w:after="0" w:line="240" w:lineRule="auto"/>
      </w:pPr>
      <w:r>
        <w:separator/>
      </w:r>
    </w:p>
  </w:footnote>
  <w:footnote w:type="continuationSeparator" w:id="0">
    <w:p w:rsidR="00B877B3" w:rsidRDefault="00B877B3" w:rsidP="00B87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9047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877B3" w:rsidRPr="00B877B3" w:rsidRDefault="00B877B3">
        <w:pPr>
          <w:pStyle w:val="a4"/>
          <w:jc w:val="right"/>
          <w:rPr>
            <w:rFonts w:ascii="Times New Roman" w:hAnsi="Times New Roman" w:cs="Times New Roman"/>
          </w:rPr>
        </w:pPr>
        <w:r w:rsidRPr="00B877B3">
          <w:rPr>
            <w:rFonts w:ascii="Times New Roman" w:hAnsi="Times New Roman" w:cs="Times New Roman"/>
          </w:rPr>
          <w:fldChar w:fldCharType="begin"/>
        </w:r>
        <w:r w:rsidRPr="00B877B3">
          <w:rPr>
            <w:rFonts w:ascii="Times New Roman" w:hAnsi="Times New Roman" w:cs="Times New Roman"/>
          </w:rPr>
          <w:instrText>PAGE   \* MERGEFORMAT</w:instrText>
        </w:r>
        <w:r w:rsidRPr="00B877B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B877B3">
          <w:rPr>
            <w:rFonts w:ascii="Times New Roman" w:hAnsi="Times New Roman" w:cs="Times New Roman"/>
          </w:rPr>
          <w:fldChar w:fldCharType="end"/>
        </w:r>
      </w:p>
    </w:sdtContent>
  </w:sdt>
  <w:p w:rsidR="00B877B3" w:rsidRDefault="00B877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44"/>
    <w:rsid w:val="00003844"/>
    <w:rsid w:val="00177AF6"/>
    <w:rsid w:val="00784BEE"/>
    <w:rsid w:val="00B8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5353"/>
  <w15:chartTrackingRefBased/>
  <w15:docId w15:val="{C7B4485A-D5CE-44A1-81D3-BA4767DA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877B3"/>
    <w:pPr>
      <w:spacing w:after="0" w:line="240" w:lineRule="auto"/>
      <w:ind w:left="788" w:hanging="431"/>
      <w:jc w:val="both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87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77B3"/>
  </w:style>
  <w:style w:type="paragraph" w:styleId="a6">
    <w:name w:val="footer"/>
    <w:basedOn w:val="a"/>
    <w:link w:val="a7"/>
    <w:uiPriority w:val="99"/>
    <w:unhideWhenUsed/>
    <w:rsid w:val="00B8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7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434AE0F9F0B470B897E4C01C2EB0E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DEFD98-9AEA-4250-A6AC-D81F345F1EDA}"/>
      </w:docPartPr>
      <w:docPartBody>
        <w:p w:rsidR="00000000" w:rsidRDefault="008752B3" w:rsidP="008752B3">
          <w:pPr>
            <w:pStyle w:val="1434AE0F9F0B470B897E4C01C2EB0E9D"/>
          </w:pPr>
          <w:r>
            <w:rPr>
              <w:rStyle w:val="a3"/>
            </w:rPr>
            <w:t>Поставщика/Исполнителя/Подрядчика</w:t>
          </w:r>
          <w:r w:rsidRPr="00215E9F">
            <w:rPr>
              <w:rStyle w:val="a3"/>
            </w:rPr>
            <w:t>.</w:t>
          </w:r>
        </w:p>
      </w:docPartBody>
    </w:docPart>
    <w:docPart>
      <w:docPartPr>
        <w:name w:val="8EDFD69EF8644CC183860A55C17C4C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8E5721-F7F6-4A37-A68B-0A7A956EA045}"/>
      </w:docPartPr>
      <w:docPartBody>
        <w:p w:rsidR="00000000" w:rsidRDefault="008752B3" w:rsidP="008752B3">
          <w:pPr>
            <w:pStyle w:val="8EDFD69EF8644CC183860A55C17C4C1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BE0AC365C3E4415AED2B8A4F18C6C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D212F9-2C74-415D-BDE2-27B898BD6AE1}"/>
      </w:docPartPr>
      <w:docPartBody>
        <w:p w:rsidR="00000000" w:rsidRDefault="008752B3" w:rsidP="008752B3">
          <w:pPr>
            <w:pStyle w:val="DBE0AC365C3E4415AED2B8A4F18C6C8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CAE4D300ED74096B243441211A4F5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250327-3EDC-47C4-89A7-E9AF0BAA29CE}"/>
      </w:docPartPr>
      <w:docPartBody>
        <w:p w:rsidR="00000000" w:rsidRDefault="008752B3" w:rsidP="008752B3">
          <w:pPr>
            <w:pStyle w:val="DCAE4D300ED74096B243441211A4F51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77407B66077404F92D3C5EAF9F5BB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CD02E60-98A4-4ACA-8DBE-3EF4BA1B829D}"/>
      </w:docPartPr>
      <w:docPartBody>
        <w:p w:rsidR="00000000" w:rsidRDefault="008752B3" w:rsidP="008752B3">
          <w:pPr>
            <w:pStyle w:val="677407B66077404F92D3C5EAF9F5BBD9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6101214DDC7E411FAC8C957101C921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B15137-DDB2-470F-ADD9-C413EFD8B550}"/>
      </w:docPartPr>
      <w:docPartBody>
        <w:p w:rsidR="00000000" w:rsidRDefault="008752B3" w:rsidP="008752B3">
          <w:pPr>
            <w:pStyle w:val="6101214DDC7E411FAC8C957101C9217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4C0B98F71324D659C8DF8C317C334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00A85B-7B8F-4814-B35F-57ED4F3E85B0}"/>
      </w:docPartPr>
      <w:docPartBody>
        <w:p w:rsidR="00000000" w:rsidRDefault="008752B3" w:rsidP="008752B3">
          <w:pPr>
            <w:pStyle w:val="34C0B98F71324D659C8DF8C317C3349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1A1F3AD4B564D78AF29F5243624E6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D5D269-7545-45EF-86A6-0D566514E6C0}"/>
      </w:docPartPr>
      <w:docPartBody>
        <w:p w:rsidR="00000000" w:rsidRDefault="008752B3" w:rsidP="008752B3">
          <w:pPr>
            <w:pStyle w:val="C1A1F3AD4B564D78AF29F5243624E65B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D7842280F7E4731B9DCFB0A2D47DB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1BB580-66C8-45A3-9426-AE63077C22D4}"/>
      </w:docPartPr>
      <w:docPartBody>
        <w:p w:rsidR="00000000" w:rsidRDefault="008752B3" w:rsidP="008752B3">
          <w:pPr>
            <w:pStyle w:val="3D7842280F7E4731B9DCFB0A2D47DBE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E1E3CD663BB34320A5E1B869A0044C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37D669-B7DE-471D-BC1A-971D0CCD65A1}"/>
      </w:docPartPr>
      <w:docPartBody>
        <w:p w:rsidR="00000000" w:rsidRDefault="008752B3" w:rsidP="008752B3">
          <w:pPr>
            <w:pStyle w:val="E1E3CD663BB34320A5E1B869A0044C7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54609F1F36C4DE080D9BC264FC6B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018FD9-EE5F-4514-BE3B-A5B714F15ABB}"/>
      </w:docPartPr>
      <w:docPartBody>
        <w:p w:rsidR="00000000" w:rsidRDefault="008752B3" w:rsidP="008752B3">
          <w:pPr>
            <w:pStyle w:val="354609F1F36C4DE080D9BC264FC6B246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08BCB3277D046879227CD32790A89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386692-EE44-4638-A0AF-717049B5CDAB}"/>
      </w:docPartPr>
      <w:docPartBody>
        <w:p w:rsidR="00000000" w:rsidRDefault="008752B3" w:rsidP="008752B3">
          <w:pPr>
            <w:pStyle w:val="008BCB3277D046879227CD32790A897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00944FC371544C4B33D595C8437E9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82ABD9-DECD-40F9-93B7-F919278C8B6E}"/>
      </w:docPartPr>
      <w:docPartBody>
        <w:p w:rsidR="00000000" w:rsidRDefault="008752B3" w:rsidP="008752B3">
          <w:pPr>
            <w:pStyle w:val="B00944FC371544C4B33D595C8437E95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4408C0CB6BA4EEEAFCB0C64B35943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181038-791C-499D-9F8B-8CB3B1A8082C}"/>
      </w:docPartPr>
      <w:docPartBody>
        <w:p w:rsidR="00000000" w:rsidRDefault="008752B3" w:rsidP="008752B3">
          <w:pPr>
            <w:pStyle w:val="64408C0CB6BA4EEEAFCB0C64B359438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F683D02B75544C2B442D9B06BEFA3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3BD0E0-9EE0-4D77-B88D-3CC63E4C26CD}"/>
      </w:docPartPr>
      <w:docPartBody>
        <w:p w:rsidR="00000000" w:rsidRDefault="008752B3" w:rsidP="008752B3">
          <w:pPr>
            <w:pStyle w:val="DF683D02B75544C2B442D9B06BEFA361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62721B7E40A40249EFBCEA12D63E4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5B6901-68B7-49D7-AD34-D3202B1067A3}"/>
      </w:docPartPr>
      <w:docPartBody>
        <w:p w:rsidR="00000000" w:rsidRDefault="008752B3" w:rsidP="008752B3">
          <w:pPr>
            <w:pStyle w:val="462721B7E40A40249EFBCEA12D63E49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E58776845E84FEE9D0F5E0740F62A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8E74AF-E0D2-4340-A3C3-084F1E79CE99}"/>
      </w:docPartPr>
      <w:docPartBody>
        <w:p w:rsidR="00000000" w:rsidRDefault="008752B3" w:rsidP="008752B3">
          <w:pPr>
            <w:pStyle w:val="6E58776845E84FEE9D0F5E0740F62AC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E639F2685AC473E9800C3FFB3C926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BC9C22-E018-4FB9-AF11-AA8D94FBE2FE}"/>
      </w:docPartPr>
      <w:docPartBody>
        <w:p w:rsidR="00000000" w:rsidRDefault="008752B3" w:rsidP="008752B3">
          <w:pPr>
            <w:pStyle w:val="CE639F2685AC473E9800C3FFB3C926F8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881A0B4504742D1BEC0BFBE1A6968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7E99BA-C25A-4CF6-859C-3726A693D6D2}"/>
      </w:docPartPr>
      <w:docPartBody>
        <w:p w:rsidR="00000000" w:rsidRDefault="008752B3" w:rsidP="008752B3">
          <w:pPr>
            <w:pStyle w:val="C881A0B4504742D1BEC0BFBE1A6968E0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5A97ADAB3DC45F68F2C330AD274CA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9014F4-05D2-4020-BE72-AC5F1E3425A8}"/>
      </w:docPartPr>
      <w:docPartBody>
        <w:p w:rsidR="00000000" w:rsidRDefault="008752B3" w:rsidP="008752B3">
          <w:pPr>
            <w:pStyle w:val="D5A97ADAB3DC45F68F2C330AD274CA7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085CF09FC3B4D99ACE0D177D23E9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9BD49E-1ED0-4F5A-9106-A2099715A914}"/>
      </w:docPartPr>
      <w:docPartBody>
        <w:p w:rsidR="00000000" w:rsidRDefault="008752B3" w:rsidP="008752B3">
          <w:pPr>
            <w:pStyle w:val="6085CF09FC3B4D99ACE0D177D23E9D8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925BB9091E64CB583C11DC587749B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0AFBD6-C642-46BD-B2B3-6B4E74C19CCF}"/>
      </w:docPartPr>
      <w:docPartBody>
        <w:p w:rsidR="00000000" w:rsidRDefault="008752B3" w:rsidP="008752B3">
          <w:pPr>
            <w:pStyle w:val="B925BB9091E64CB583C11DC587749B3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6DFA05098BDB439B89007BAA596126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913D5A-F440-448D-9911-8BF81E661D43}"/>
      </w:docPartPr>
      <w:docPartBody>
        <w:p w:rsidR="00000000" w:rsidRDefault="008752B3" w:rsidP="008752B3">
          <w:pPr>
            <w:pStyle w:val="6DFA05098BDB439B89007BAA596126D8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D6A043C8AEE438F84EAADDA1FB241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59586-F3AB-4105-86BD-B4812E014A85}"/>
      </w:docPartPr>
      <w:docPartBody>
        <w:p w:rsidR="00000000" w:rsidRDefault="008752B3" w:rsidP="008752B3">
          <w:pPr>
            <w:pStyle w:val="ED6A043C8AEE438F84EAADDA1FB241E5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2570A46FBD014E8D865600A80CDD09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0BCE66-13B0-4DFF-A140-1F190F21D9B2}"/>
      </w:docPartPr>
      <w:docPartBody>
        <w:p w:rsidR="00000000" w:rsidRDefault="008752B3" w:rsidP="008752B3">
          <w:pPr>
            <w:pStyle w:val="2570A46FBD014E8D865600A80CDD099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F40237B02BB84939B7408B36D9D1C7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11AB9-14F8-4F37-829F-6166EBFDEDB8}"/>
      </w:docPartPr>
      <w:docPartBody>
        <w:p w:rsidR="00000000" w:rsidRDefault="008752B3" w:rsidP="008752B3">
          <w:pPr>
            <w:pStyle w:val="F40237B02BB84939B7408B36D9D1C7A9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95EACDB92064A30BBD98C4D0308FB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84486-1568-4DA5-927D-7464F203E015}"/>
      </w:docPartPr>
      <w:docPartBody>
        <w:p w:rsidR="00000000" w:rsidRDefault="008752B3" w:rsidP="008752B3">
          <w:pPr>
            <w:pStyle w:val="B95EACDB92064A30BBD98C4D0308FBE4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5E666DF52E9A408AB0B679BF8CC3E6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F41D3A-7920-41A4-8379-5B7368B74EDC}"/>
      </w:docPartPr>
      <w:docPartBody>
        <w:p w:rsidR="00000000" w:rsidRDefault="008752B3" w:rsidP="008752B3">
          <w:pPr>
            <w:pStyle w:val="5E666DF52E9A408AB0B679BF8CC3E64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894227152324E24A4979DEE96F796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F48E32-903B-4B68-BC20-12C194323375}"/>
      </w:docPartPr>
      <w:docPartBody>
        <w:p w:rsidR="00000000" w:rsidRDefault="008752B3" w:rsidP="008752B3">
          <w:pPr>
            <w:pStyle w:val="C894227152324E24A4979DEE96F79643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531E106C87624C039D6B53B1637606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69A990-968C-4472-AC73-D2001B0EFA07}"/>
      </w:docPartPr>
      <w:docPartBody>
        <w:p w:rsidR="00000000" w:rsidRDefault="008752B3" w:rsidP="008752B3">
          <w:pPr>
            <w:pStyle w:val="531E106C87624C039D6B53B1637606A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6E1B164257184E63A8100B8054CACF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E7060-980D-45D6-ABB8-7F8F78A4F3F0}"/>
      </w:docPartPr>
      <w:docPartBody>
        <w:p w:rsidR="00000000" w:rsidRDefault="008752B3" w:rsidP="008752B3">
          <w:pPr>
            <w:pStyle w:val="6E1B164257184E63A8100B8054CACF1A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B70582B56A844BEAB215709F706A3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2D863E-40DE-44BC-9F64-B760FE1EAC9F}"/>
      </w:docPartPr>
      <w:docPartBody>
        <w:p w:rsidR="00000000" w:rsidRDefault="008752B3" w:rsidP="008752B3">
          <w:pPr>
            <w:pStyle w:val="6B70582B56A844BEAB215709F706A34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61B7B2320C664EC6BAF2AF5012918F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99761B-D632-47C3-B82D-59C8D6883328}"/>
      </w:docPartPr>
      <w:docPartBody>
        <w:p w:rsidR="00000000" w:rsidRDefault="008752B3" w:rsidP="008752B3">
          <w:pPr>
            <w:pStyle w:val="61B7B2320C664EC6BAF2AF5012918F73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2A5994E1F7F948F79637EAD1351C3D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503F98-C435-44AC-BCB0-6AB2DFA23E10}"/>
      </w:docPartPr>
      <w:docPartBody>
        <w:p w:rsidR="00000000" w:rsidRDefault="008752B3" w:rsidP="008752B3">
          <w:pPr>
            <w:pStyle w:val="2A5994E1F7F948F79637EAD1351C3D2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13D9B3E18A2486D93B4948C4611FD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64C09F-F659-4C16-99A2-BF0124720FA1}"/>
      </w:docPartPr>
      <w:docPartBody>
        <w:p w:rsidR="00000000" w:rsidRDefault="008752B3" w:rsidP="008752B3">
          <w:pPr>
            <w:pStyle w:val="F13D9B3E18A2486D93B4948C4611FD2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9D91FBC0BCC408EA5D0887B8B12F3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7D9E61-CC86-467E-A8EC-D12AD0AC0575}"/>
      </w:docPartPr>
      <w:docPartBody>
        <w:p w:rsidR="00000000" w:rsidRDefault="008752B3" w:rsidP="008752B3">
          <w:pPr>
            <w:pStyle w:val="49D91FBC0BCC408EA5D0887B8B12F3D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CA9B4249E13467185255A97FC6C61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3A95BF-87AD-40ED-AF6A-F1A2D9F7F050}"/>
      </w:docPartPr>
      <w:docPartBody>
        <w:p w:rsidR="00000000" w:rsidRDefault="008752B3" w:rsidP="008752B3">
          <w:pPr>
            <w:pStyle w:val="4CA9B4249E13467185255A97FC6C613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5498560A6C6946D99678B6564CC101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44E96F-2590-4FBD-81DB-F93937D6006A}"/>
      </w:docPartPr>
      <w:docPartBody>
        <w:p w:rsidR="00000000" w:rsidRDefault="008752B3" w:rsidP="008752B3">
          <w:pPr>
            <w:pStyle w:val="5498560A6C6946D99678B6564CC101E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980CD5EF5AD7490A8FDA37264759F7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6E6F10-CCDB-4FA3-8DBB-3C3AC3F21054}"/>
      </w:docPartPr>
      <w:docPartBody>
        <w:p w:rsidR="00000000" w:rsidRDefault="008752B3" w:rsidP="008752B3">
          <w:pPr>
            <w:pStyle w:val="980CD5EF5AD7490A8FDA37264759F7E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F63618AD2B644934B70B09AA6D0689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7AE8EA-8C69-4EA1-B392-E336A0AF9A51}"/>
      </w:docPartPr>
      <w:docPartBody>
        <w:p w:rsidR="00000000" w:rsidRDefault="008752B3" w:rsidP="008752B3">
          <w:pPr>
            <w:pStyle w:val="F63618AD2B644934B70B09AA6D06896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2389F2C9E8E49419382F5F433B867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809115-1820-4AE1-ADA3-3389A8E1DAFC}"/>
      </w:docPartPr>
      <w:docPartBody>
        <w:p w:rsidR="00000000" w:rsidRDefault="008752B3" w:rsidP="008752B3">
          <w:pPr>
            <w:pStyle w:val="62389F2C9E8E49419382F5F433B867EE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A235BCDB5334BDBBA960557B58761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C9E03B-804C-4CB6-ADCA-BFE1C775ADD6}"/>
      </w:docPartPr>
      <w:docPartBody>
        <w:p w:rsidR="00000000" w:rsidRDefault="008752B3" w:rsidP="008752B3">
          <w:pPr>
            <w:pStyle w:val="EA235BCDB5334BDBBA960557B58761C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68C0808954E4A268784E41765B007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85B8F-C415-458E-B6D6-539E514A9E8E}"/>
      </w:docPartPr>
      <w:docPartBody>
        <w:p w:rsidR="00000000" w:rsidRDefault="008752B3" w:rsidP="008752B3">
          <w:pPr>
            <w:pStyle w:val="768C0808954E4A268784E41765B00745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EB83D428658B4456BFB525E50AB30B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27D197-FA7A-4C96-80F7-7468D9FFDA37}"/>
      </w:docPartPr>
      <w:docPartBody>
        <w:p w:rsidR="00000000" w:rsidRDefault="008752B3" w:rsidP="008752B3">
          <w:pPr>
            <w:pStyle w:val="EB83D428658B4456BFB525E50AB30B1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D3CF35EA7174CC4BA14224554EB4D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E47C72-285B-4287-B1D4-18E06AB614A0}"/>
      </w:docPartPr>
      <w:docPartBody>
        <w:p w:rsidR="00000000" w:rsidRDefault="008752B3" w:rsidP="008752B3">
          <w:pPr>
            <w:pStyle w:val="1D3CF35EA7174CC4BA14224554EB4DAE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4C5043FCA2D043FB871AF5CD051EF9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C97CA4-72FD-4462-8708-971AD3038A4E}"/>
      </w:docPartPr>
      <w:docPartBody>
        <w:p w:rsidR="00000000" w:rsidRDefault="008752B3" w:rsidP="008752B3">
          <w:pPr>
            <w:pStyle w:val="4C5043FCA2D043FB871AF5CD051EF914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7EB38970BBC46CDAA2250C6405966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FA9BEA-42D0-4A66-9344-7CEEDAA2314B}"/>
      </w:docPartPr>
      <w:docPartBody>
        <w:p w:rsidR="00000000" w:rsidRDefault="008752B3" w:rsidP="008752B3">
          <w:pPr>
            <w:pStyle w:val="D7EB38970BBC46CDAA2250C64059662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F9B58DA9EEA043138C3B2314B7FAB3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4BF9BE-82B0-4803-BE08-B2754699AB37}"/>
      </w:docPartPr>
      <w:docPartBody>
        <w:p w:rsidR="00000000" w:rsidRDefault="008752B3" w:rsidP="008752B3">
          <w:pPr>
            <w:pStyle w:val="F9B58DA9EEA043138C3B2314B7FAB3C8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ABF80D7D3DFD4F7996F654B3A35A7D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F61394-3E55-461B-B35D-38187875564E}"/>
      </w:docPartPr>
      <w:docPartBody>
        <w:p w:rsidR="00000000" w:rsidRDefault="008752B3" w:rsidP="008752B3">
          <w:pPr>
            <w:pStyle w:val="ABF80D7D3DFD4F7996F654B3A35A7DE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AAD6CDE58894C60B8E06A9D5E2A64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6379A-D60A-492F-8AE0-7F95DF685CC0}"/>
      </w:docPartPr>
      <w:docPartBody>
        <w:p w:rsidR="00000000" w:rsidRDefault="008752B3" w:rsidP="008752B3">
          <w:pPr>
            <w:pStyle w:val="DAAD6CDE58894C60B8E06A9D5E2A64B0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C726F5D9640147D29ADE12066FA35E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FB5A75-B97D-4469-A30A-15584BB0D5E5}"/>
      </w:docPartPr>
      <w:docPartBody>
        <w:p w:rsidR="00000000" w:rsidRDefault="008752B3" w:rsidP="008752B3">
          <w:pPr>
            <w:pStyle w:val="C726F5D9640147D29ADE12066FA35E3A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1726BAE90E764C8681F6ACF7D9BD9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8E1038-D33D-42B5-A549-3FF1D88049E3}"/>
      </w:docPartPr>
      <w:docPartBody>
        <w:p w:rsidR="00000000" w:rsidRDefault="008752B3" w:rsidP="008752B3">
          <w:pPr>
            <w:pStyle w:val="1726BAE90E764C8681F6ACF7D9BD923F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397E263A4524B45B6D1147824ED5E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F7F974-EC69-492B-A2F4-17165DA2DD33}"/>
      </w:docPartPr>
      <w:docPartBody>
        <w:p w:rsidR="00000000" w:rsidRDefault="008752B3" w:rsidP="008752B3">
          <w:pPr>
            <w:pStyle w:val="0397E263A4524B45B6D1147824ED5EFF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328DA41E8CB4415FBCCD6A1EBE11FC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1E61CF-4A79-471C-BAA5-E2CAA0EB5078}"/>
      </w:docPartPr>
      <w:docPartBody>
        <w:p w:rsidR="00000000" w:rsidRDefault="008752B3" w:rsidP="008752B3">
          <w:pPr>
            <w:pStyle w:val="328DA41E8CB4415FBCCD6A1EBE11FCC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A8A140A9A69459285DDC767EB102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51CA0-82EF-4574-8E83-781B405D0D2F}"/>
      </w:docPartPr>
      <w:docPartBody>
        <w:p w:rsidR="00000000" w:rsidRDefault="008752B3" w:rsidP="008752B3">
          <w:pPr>
            <w:pStyle w:val="8A8A140A9A69459285DDC767EB1025D6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B3"/>
    <w:rsid w:val="0087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52B3"/>
    <w:rPr>
      <w:color w:val="808080"/>
    </w:rPr>
  </w:style>
  <w:style w:type="paragraph" w:customStyle="1" w:styleId="1434AE0F9F0B470B897E4C01C2EB0E9D">
    <w:name w:val="1434AE0F9F0B470B897E4C01C2EB0E9D"/>
    <w:rsid w:val="008752B3"/>
  </w:style>
  <w:style w:type="paragraph" w:customStyle="1" w:styleId="8EDFD69EF8644CC183860A55C17C4C1B">
    <w:name w:val="8EDFD69EF8644CC183860A55C17C4C1B"/>
    <w:rsid w:val="008752B3"/>
  </w:style>
  <w:style w:type="paragraph" w:customStyle="1" w:styleId="DBE0AC365C3E4415AED2B8A4F18C6C87">
    <w:name w:val="DBE0AC365C3E4415AED2B8A4F18C6C87"/>
    <w:rsid w:val="008752B3"/>
  </w:style>
  <w:style w:type="paragraph" w:customStyle="1" w:styleId="DCAE4D300ED74096B243441211A4F51E">
    <w:name w:val="DCAE4D300ED74096B243441211A4F51E"/>
    <w:rsid w:val="008752B3"/>
  </w:style>
  <w:style w:type="paragraph" w:customStyle="1" w:styleId="677407B66077404F92D3C5EAF9F5BBD9">
    <w:name w:val="677407B66077404F92D3C5EAF9F5BBD9"/>
    <w:rsid w:val="008752B3"/>
  </w:style>
  <w:style w:type="paragraph" w:customStyle="1" w:styleId="6101214DDC7E411FAC8C957101C9217E">
    <w:name w:val="6101214DDC7E411FAC8C957101C9217E"/>
    <w:rsid w:val="008752B3"/>
  </w:style>
  <w:style w:type="paragraph" w:customStyle="1" w:styleId="34C0B98F71324D659C8DF8C317C3349E">
    <w:name w:val="34C0B98F71324D659C8DF8C317C3349E"/>
    <w:rsid w:val="008752B3"/>
  </w:style>
  <w:style w:type="paragraph" w:customStyle="1" w:styleId="C1A1F3AD4B564D78AF29F5243624E65B">
    <w:name w:val="C1A1F3AD4B564D78AF29F5243624E65B"/>
    <w:rsid w:val="008752B3"/>
  </w:style>
  <w:style w:type="paragraph" w:customStyle="1" w:styleId="3D7842280F7E4731B9DCFB0A2D47DBE3">
    <w:name w:val="3D7842280F7E4731B9DCFB0A2D47DBE3"/>
    <w:rsid w:val="008752B3"/>
  </w:style>
  <w:style w:type="paragraph" w:customStyle="1" w:styleId="E1E3CD663BB34320A5E1B869A0044C7B">
    <w:name w:val="E1E3CD663BB34320A5E1B869A0044C7B"/>
    <w:rsid w:val="008752B3"/>
  </w:style>
  <w:style w:type="paragraph" w:customStyle="1" w:styleId="354609F1F36C4DE080D9BC264FC6B246">
    <w:name w:val="354609F1F36C4DE080D9BC264FC6B246"/>
    <w:rsid w:val="008752B3"/>
  </w:style>
  <w:style w:type="paragraph" w:customStyle="1" w:styleId="008BCB3277D046879227CD32790A8979">
    <w:name w:val="008BCB3277D046879227CD32790A8979"/>
    <w:rsid w:val="008752B3"/>
  </w:style>
  <w:style w:type="paragraph" w:customStyle="1" w:styleId="B00944FC371544C4B33D595C8437E95C">
    <w:name w:val="B00944FC371544C4B33D595C8437E95C"/>
    <w:rsid w:val="008752B3"/>
  </w:style>
  <w:style w:type="paragraph" w:customStyle="1" w:styleId="64408C0CB6BA4EEEAFCB0C64B359438A">
    <w:name w:val="64408C0CB6BA4EEEAFCB0C64B359438A"/>
    <w:rsid w:val="008752B3"/>
  </w:style>
  <w:style w:type="paragraph" w:customStyle="1" w:styleId="DF683D02B75544C2B442D9B06BEFA361">
    <w:name w:val="DF683D02B75544C2B442D9B06BEFA361"/>
    <w:rsid w:val="008752B3"/>
  </w:style>
  <w:style w:type="paragraph" w:customStyle="1" w:styleId="462721B7E40A40249EFBCEA12D63E499">
    <w:name w:val="462721B7E40A40249EFBCEA12D63E499"/>
    <w:rsid w:val="008752B3"/>
  </w:style>
  <w:style w:type="paragraph" w:customStyle="1" w:styleId="6E58776845E84FEE9D0F5E0740F62ACF">
    <w:name w:val="6E58776845E84FEE9D0F5E0740F62ACF"/>
    <w:rsid w:val="008752B3"/>
  </w:style>
  <w:style w:type="paragraph" w:customStyle="1" w:styleId="CE639F2685AC473E9800C3FFB3C926F8">
    <w:name w:val="CE639F2685AC473E9800C3FFB3C926F8"/>
    <w:rsid w:val="008752B3"/>
  </w:style>
  <w:style w:type="paragraph" w:customStyle="1" w:styleId="C881A0B4504742D1BEC0BFBE1A6968E0">
    <w:name w:val="C881A0B4504742D1BEC0BFBE1A6968E0"/>
    <w:rsid w:val="008752B3"/>
  </w:style>
  <w:style w:type="paragraph" w:customStyle="1" w:styleId="D5A97ADAB3DC45F68F2C330AD274CA77">
    <w:name w:val="D5A97ADAB3DC45F68F2C330AD274CA77"/>
    <w:rsid w:val="008752B3"/>
  </w:style>
  <w:style w:type="paragraph" w:customStyle="1" w:styleId="6085CF09FC3B4D99ACE0D177D23E9D81">
    <w:name w:val="6085CF09FC3B4D99ACE0D177D23E9D81"/>
    <w:rsid w:val="008752B3"/>
  </w:style>
  <w:style w:type="paragraph" w:customStyle="1" w:styleId="B925BB9091E64CB583C11DC587749B37">
    <w:name w:val="B925BB9091E64CB583C11DC587749B37"/>
    <w:rsid w:val="008752B3"/>
  </w:style>
  <w:style w:type="paragraph" w:customStyle="1" w:styleId="6DFA05098BDB439B89007BAA596126D8">
    <w:name w:val="6DFA05098BDB439B89007BAA596126D8"/>
    <w:rsid w:val="008752B3"/>
  </w:style>
  <w:style w:type="paragraph" w:customStyle="1" w:styleId="ED6A043C8AEE438F84EAADDA1FB241E5">
    <w:name w:val="ED6A043C8AEE438F84EAADDA1FB241E5"/>
    <w:rsid w:val="008752B3"/>
  </w:style>
  <w:style w:type="paragraph" w:customStyle="1" w:styleId="2570A46FBD014E8D865600A80CDD0995">
    <w:name w:val="2570A46FBD014E8D865600A80CDD0995"/>
    <w:rsid w:val="008752B3"/>
  </w:style>
  <w:style w:type="paragraph" w:customStyle="1" w:styleId="F40237B02BB84939B7408B36D9D1C7A9">
    <w:name w:val="F40237B02BB84939B7408B36D9D1C7A9"/>
    <w:rsid w:val="008752B3"/>
  </w:style>
  <w:style w:type="paragraph" w:customStyle="1" w:styleId="B95EACDB92064A30BBD98C4D0308FBE4">
    <w:name w:val="B95EACDB92064A30BBD98C4D0308FBE4"/>
    <w:rsid w:val="008752B3"/>
  </w:style>
  <w:style w:type="paragraph" w:customStyle="1" w:styleId="5E666DF52E9A408AB0B679BF8CC3E645">
    <w:name w:val="5E666DF52E9A408AB0B679BF8CC3E645"/>
    <w:rsid w:val="008752B3"/>
  </w:style>
  <w:style w:type="paragraph" w:customStyle="1" w:styleId="C894227152324E24A4979DEE96F79643">
    <w:name w:val="C894227152324E24A4979DEE96F79643"/>
    <w:rsid w:val="008752B3"/>
  </w:style>
  <w:style w:type="paragraph" w:customStyle="1" w:styleId="531E106C87624C039D6B53B1637606AC">
    <w:name w:val="531E106C87624C039D6B53B1637606AC"/>
    <w:rsid w:val="008752B3"/>
  </w:style>
  <w:style w:type="paragraph" w:customStyle="1" w:styleId="6E1B164257184E63A8100B8054CACF1A">
    <w:name w:val="6E1B164257184E63A8100B8054CACF1A"/>
    <w:rsid w:val="008752B3"/>
  </w:style>
  <w:style w:type="paragraph" w:customStyle="1" w:styleId="6B70582B56A844BEAB215709F706A34D">
    <w:name w:val="6B70582B56A844BEAB215709F706A34D"/>
    <w:rsid w:val="008752B3"/>
  </w:style>
  <w:style w:type="paragraph" w:customStyle="1" w:styleId="61B7B2320C664EC6BAF2AF5012918F73">
    <w:name w:val="61B7B2320C664EC6BAF2AF5012918F73"/>
    <w:rsid w:val="008752B3"/>
  </w:style>
  <w:style w:type="paragraph" w:customStyle="1" w:styleId="2A5994E1F7F948F79637EAD1351C3D20">
    <w:name w:val="2A5994E1F7F948F79637EAD1351C3D20"/>
    <w:rsid w:val="008752B3"/>
  </w:style>
  <w:style w:type="paragraph" w:customStyle="1" w:styleId="F13D9B3E18A2486D93B4948C4611FD23">
    <w:name w:val="F13D9B3E18A2486D93B4948C4611FD23"/>
    <w:rsid w:val="008752B3"/>
  </w:style>
  <w:style w:type="paragraph" w:customStyle="1" w:styleId="49D91FBC0BCC408EA5D0887B8B12F3DF">
    <w:name w:val="49D91FBC0BCC408EA5D0887B8B12F3DF"/>
    <w:rsid w:val="008752B3"/>
  </w:style>
  <w:style w:type="paragraph" w:customStyle="1" w:styleId="4CA9B4249E13467185255A97FC6C6131">
    <w:name w:val="4CA9B4249E13467185255A97FC6C6131"/>
    <w:rsid w:val="008752B3"/>
  </w:style>
  <w:style w:type="paragraph" w:customStyle="1" w:styleId="5498560A6C6946D99678B6564CC101E7">
    <w:name w:val="5498560A6C6946D99678B6564CC101E7"/>
    <w:rsid w:val="008752B3"/>
  </w:style>
  <w:style w:type="paragraph" w:customStyle="1" w:styleId="980CD5EF5AD7490A8FDA37264759F7E9">
    <w:name w:val="980CD5EF5AD7490A8FDA37264759F7E9"/>
    <w:rsid w:val="008752B3"/>
  </w:style>
  <w:style w:type="paragraph" w:customStyle="1" w:styleId="F63618AD2B644934B70B09AA6D06896D">
    <w:name w:val="F63618AD2B644934B70B09AA6D06896D"/>
    <w:rsid w:val="008752B3"/>
  </w:style>
  <w:style w:type="paragraph" w:customStyle="1" w:styleId="62389F2C9E8E49419382F5F433B867EE">
    <w:name w:val="62389F2C9E8E49419382F5F433B867EE"/>
    <w:rsid w:val="008752B3"/>
  </w:style>
  <w:style w:type="paragraph" w:customStyle="1" w:styleId="EA235BCDB5334BDBBA960557B58761CD">
    <w:name w:val="EA235BCDB5334BDBBA960557B58761CD"/>
    <w:rsid w:val="008752B3"/>
  </w:style>
  <w:style w:type="paragraph" w:customStyle="1" w:styleId="768C0808954E4A268784E41765B00745">
    <w:name w:val="768C0808954E4A268784E41765B00745"/>
    <w:rsid w:val="008752B3"/>
  </w:style>
  <w:style w:type="paragraph" w:customStyle="1" w:styleId="EB83D428658B4456BFB525E50AB30B17">
    <w:name w:val="EB83D428658B4456BFB525E50AB30B17"/>
    <w:rsid w:val="008752B3"/>
  </w:style>
  <w:style w:type="paragraph" w:customStyle="1" w:styleId="1D3CF35EA7174CC4BA14224554EB4DAE">
    <w:name w:val="1D3CF35EA7174CC4BA14224554EB4DAE"/>
    <w:rsid w:val="008752B3"/>
  </w:style>
  <w:style w:type="paragraph" w:customStyle="1" w:styleId="4C5043FCA2D043FB871AF5CD051EF914">
    <w:name w:val="4C5043FCA2D043FB871AF5CD051EF914"/>
    <w:rsid w:val="008752B3"/>
  </w:style>
  <w:style w:type="paragraph" w:customStyle="1" w:styleId="D7EB38970BBC46CDAA2250C640596627">
    <w:name w:val="D7EB38970BBC46CDAA2250C640596627"/>
    <w:rsid w:val="008752B3"/>
  </w:style>
  <w:style w:type="paragraph" w:customStyle="1" w:styleId="F9B58DA9EEA043138C3B2314B7FAB3C8">
    <w:name w:val="F9B58DA9EEA043138C3B2314B7FAB3C8"/>
    <w:rsid w:val="008752B3"/>
  </w:style>
  <w:style w:type="paragraph" w:customStyle="1" w:styleId="ABF80D7D3DFD4F7996F654B3A35A7DEF">
    <w:name w:val="ABF80D7D3DFD4F7996F654B3A35A7DEF"/>
    <w:rsid w:val="008752B3"/>
  </w:style>
  <w:style w:type="paragraph" w:customStyle="1" w:styleId="DAAD6CDE58894C60B8E06A9D5E2A64B0">
    <w:name w:val="DAAD6CDE58894C60B8E06A9D5E2A64B0"/>
    <w:rsid w:val="008752B3"/>
  </w:style>
  <w:style w:type="paragraph" w:customStyle="1" w:styleId="C726F5D9640147D29ADE12066FA35E3A">
    <w:name w:val="C726F5D9640147D29ADE12066FA35E3A"/>
    <w:rsid w:val="008752B3"/>
  </w:style>
  <w:style w:type="paragraph" w:customStyle="1" w:styleId="1726BAE90E764C8681F6ACF7D9BD923F">
    <w:name w:val="1726BAE90E764C8681F6ACF7D9BD923F"/>
    <w:rsid w:val="008752B3"/>
  </w:style>
  <w:style w:type="paragraph" w:customStyle="1" w:styleId="0397E263A4524B45B6D1147824ED5EFF">
    <w:name w:val="0397E263A4524B45B6D1147824ED5EFF"/>
    <w:rsid w:val="008752B3"/>
  </w:style>
  <w:style w:type="paragraph" w:customStyle="1" w:styleId="328DA41E8CB4415FBCCD6A1EBE11FCCC">
    <w:name w:val="328DA41E8CB4415FBCCD6A1EBE11FCCC"/>
    <w:rsid w:val="008752B3"/>
  </w:style>
  <w:style w:type="paragraph" w:customStyle="1" w:styleId="8A8A140A9A69459285DDC767EB1025D6">
    <w:name w:val="8A8A140A9A69459285DDC767EB1025D6"/>
    <w:rsid w:val="008752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9B61992B</Template>
  <TotalTime>1</TotalTime>
  <Pages>5</Pages>
  <Words>1619</Words>
  <Characters>9229</Characters>
  <Application>Microsoft Office Word</Application>
  <DocSecurity>0</DocSecurity>
  <Lines>76</Lines>
  <Paragraphs>21</Paragraphs>
  <ScaleCrop>false</ScaleCrop>
  <Company/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Вера Николаевна \ Vera Fedotova</dc:creator>
  <cp:keywords/>
  <dc:description/>
  <cp:lastModifiedBy>Федотова Вера Николаевна \ Vera Fedotova</cp:lastModifiedBy>
  <cp:revision>2</cp:revision>
  <dcterms:created xsi:type="dcterms:W3CDTF">2022-09-01T14:54:00Z</dcterms:created>
  <dcterms:modified xsi:type="dcterms:W3CDTF">2022-09-01T14:56:00Z</dcterms:modified>
</cp:coreProperties>
</file>